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E0" w:rsidRDefault="00B450E0" w:rsidP="00D42292">
      <w:pPr>
        <w:pStyle w:val="Title"/>
        <w:jc w:val="left"/>
        <w:rPr>
          <w:sz w:val="28"/>
          <w:szCs w:val="28"/>
        </w:rPr>
      </w:pP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  <w:r w:rsidRPr="00464748">
        <w:rPr>
          <w:sz w:val="28"/>
          <w:szCs w:val="28"/>
        </w:rPr>
        <w:tab/>
      </w:r>
    </w:p>
    <w:p w:rsidR="00B450E0" w:rsidRDefault="00B450E0" w:rsidP="00B164D2">
      <w:pPr>
        <w:pStyle w:val="Title"/>
        <w:ind w:left="5664" w:firstLine="708"/>
        <w:jc w:val="left"/>
        <w:rPr>
          <w:sz w:val="28"/>
          <w:szCs w:val="28"/>
        </w:rPr>
      </w:pPr>
      <w:r>
        <w:rPr>
          <w:sz w:val="28"/>
          <w:szCs w:val="28"/>
        </w:rPr>
        <w:t>ALLEGATO 6</w:t>
      </w:r>
    </w:p>
    <w:p w:rsidR="00B450E0" w:rsidRDefault="00B450E0" w:rsidP="00B164D2">
      <w:pPr>
        <w:pStyle w:val="Title"/>
        <w:ind w:left="5664" w:firstLine="708"/>
        <w:jc w:val="left"/>
        <w:rPr>
          <w:sz w:val="28"/>
          <w:szCs w:val="28"/>
        </w:rPr>
      </w:pPr>
    </w:p>
    <w:p w:rsidR="00B450E0" w:rsidRPr="00464748" w:rsidRDefault="00B450E0" w:rsidP="00B164D2">
      <w:pPr>
        <w:pStyle w:val="Title"/>
        <w:ind w:left="5664" w:firstLine="708"/>
        <w:jc w:val="left"/>
        <w:rPr>
          <w:sz w:val="28"/>
          <w:szCs w:val="28"/>
        </w:rPr>
      </w:pPr>
      <w:r w:rsidRPr="00464748">
        <w:rPr>
          <w:sz w:val="28"/>
          <w:szCs w:val="28"/>
        </w:rPr>
        <w:t>Al Dirigente Scolastico</w:t>
      </w:r>
    </w:p>
    <w:p w:rsidR="00B450E0" w:rsidRPr="00464748" w:rsidRDefault="00B450E0" w:rsidP="004F2DAC">
      <w:pPr>
        <w:pStyle w:val="Title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dell’I.C.F.Fatati</w:t>
      </w: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  <w:r w:rsidRPr="00D42292">
        <w:rPr>
          <w:b w:val="0"/>
          <w:i w:val="0"/>
          <w:sz w:val="24"/>
          <w:szCs w:val="24"/>
        </w:rPr>
        <w:t>Il</w:t>
      </w:r>
      <w:r>
        <w:rPr>
          <w:b w:val="0"/>
          <w:i w:val="0"/>
          <w:sz w:val="24"/>
          <w:szCs w:val="24"/>
        </w:rPr>
        <w:t>/La</w:t>
      </w:r>
      <w:r w:rsidRPr="00D42292">
        <w:rPr>
          <w:b w:val="0"/>
          <w:i w:val="0"/>
          <w:sz w:val="24"/>
          <w:szCs w:val="24"/>
        </w:rPr>
        <w:t xml:space="preserve"> sottoscritto</w:t>
      </w:r>
      <w:r>
        <w:rPr>
          <w:b w:val="0"/>
          <w:i w:val="0"/>
          <w:sz w:val="24"/>
          <w:szCs w:val="24"/>
        </w:rPr>
        <w:t>/a _________________________________________________________________</w:t>
      </w: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nato/a _______________________________ (_________) il ______________________________</w:t>
      </w: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residente a ____________________________ (_________) Via ____________________________</w:t>
      </w: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docente con contratto  a  tempo  indeterminato  nella  Scuola  ………………,  titolare  presso l’I.C.</w:t>
      </w: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F.Fatati ed in servizio presso </w:t>
      </w:r>
      <w:smartTag w:uri="urn:schemas-microsoft-com:office:smarttags" w:element="PersonName">
        <w:smartTagPr>
          <w:attr w:name="ProductID" w:val="la Scuola Sec."/>
        </w:smartTagPr>
        <w:r>
          <w:rPr>
            <w:b w:val="0"/>
            <w:i w:val="0"/>
            <w:sz w:val="24"/>
            <w:szCs w:val="24"/>
          </w:rPr>
          <w:t>la Scuola Sec.</w:t>
        </w:r>
      </w:smartTag>
      <w:r>
        <w:rPr>
          <w:b w:val="0"/>
          <w:i w:val="0"/>
          <w:sz w:val="24"/>
          <w:szCs w:val="24"/>
        </w:rPr>
        <w:t xml:space="preserve"> I°/ Primaria/Infanzia/ATA di _________________________</w:t>
      </w:r>
    </w:p>
    <w:p w:rsidR="00B450E0" w:rsidRDefault="00B450E0" w:rsidP="00D42292">
      <w:pPr>
        <w:pStyle w:val="Title"/>
        <w:jc w:val="left"/>
        <w:rPr>
          <w:b w:val="0"/>
          <w:i w:val="0"/>
          <w:sz w:val="24"/>
          <w:szCs w:val="24"/>
        </w:rPr>
      </w:pPr>
    </w:p>
    <w:p w:rsidR="00B450E0" w:rsidRDefault="00B450E0" w:rsidP="00F612D2">
      <w:pPr>
        <w:pStyle w:val="Title"/>
        <w:rPr>
          <w:sz w:val="24"/>
          <w:szCs w:val="24"/>
        </w:rPr>
      </w:pPr>
      <w:r w:rsidRPr="00F612D2">
        <w:rPr>
          <w:sz w:val="24"/>
          <w:szCs w:val="24"/>
        </w:rPr>
        <w:t>RICHIEDE</w:t>
      </w:r>
    </w:p>
    <w:p w:rsidR="00B450E0" w:rsidRDefault="00B450E0" w:rsidP="00F612D2">
      <w:pPr>
        <w:pStyle w:val="Title"/>
        <w:rPr>
          <w:sz w:val="24"/>
          <w:szCs w:val="24"/>
        </w:rPr>
      </w:pPr>
    </w:p>
    <w:p w:rsidR="00B450E0" w:rsidRDefault="00B450E0" w:rsidP="00F612D2">
      <w:pPr>
        <w:pStyle w:val="Title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l’esclusione dalla graduatoria per l’individuazione dei perdenti posto per l’a.s. 2023/2024 per: </w:t>
      </w:r>
    </w:p>
    <w:p w:rsidR="00B450E0" w:rsidRDefault="00B450E0" w:rsidP="00F612D2">
      <w:pPr>
        <w:pStyle w:val="Title"/>
        <w:jc w:val="left"/>
        <w:rPr>
          <w:b w:val="0"/>
          <w:i w:val="0"/>
          <w:sz w:val="24"/>
          <w:szCs w:val="24"/>
        </w:rPr>
      </w:pPr>
    </w:p>
    <w:p w:rsidR="00B450E0" w:rsidRDefault="00B450E0" w:rsidP="009C6122">
      <w:pPr>
        <w:pStyle w:val="Title"/>
        <w:numPr>
          <w:ilvl w:val="0"/>
          <w:numId w:val="20"/>
        </w:numPr>
        <w:jc w:val="both"/>
        <w:rPr>
          <w:b w:val="0"/>
          <w:i w:val="0"/>
          <w:sz w:val="24"/>
          <w:szCs w:val="24"/>
        </w:rPr>
      </w:pPr>
      <w:r w:rsidRPr="009C6122">
        <w:rPr>
          <w:i w:val="0"/>
          <w:sz w:val="24"/>
          <w:szCs w:val="24"/>
        </w:rPr>
        <w:t>essere stato riconosciuto</w:t>
      </w:r>
      <w:r>
        <w:rPr>
          <w:b w:val="0"/>
          <w:i w:val="0"/>
          <w:sz w:val="24"/>
          <w:szCs w:val="24"/>
        </w:rPr>
        <w:t xml:space="preserve"> portatore di handicap grave, ai sensi dell’art. </w:t>
      </w:r>
      <w:smartTag w:uri="urn:schemas-microsoft-com:office:smarttags" w:element="metricconverter">
        <w:smartTagPr>
          <w:attr w:name="ProductID" w:val="33 L"/>
        </w:smartTagPr>
        <w:r>
          <w:rPr>
            <w:b w:val="0"/>
            <w:i w:val="0"/>
            <w:sz w:val="24"/>
            <w:szCs w:val="24"/>
          </w:rPr>
          <w:t>33 L</w:t>
        </w:r>
      </w:smartTag>
      <w:r>
        <w:rPr>
          <w:b w:val="0"/>
          <w:i w:val="0"/>
          <w:sz w:val="24"/>
          <w:szCs w:val="24"/>
        </w:rPr>
        <w:t>. 104/92, come da verbale della Commissione Medica della ASL di __________, già agli atti di codesto istituto ed allegato al provvedimento di autorizzazione;</w:t>
      </w:r>
    </w:p>
    <w:p w:rsidR="00B450E0" w:rsidRDefault="00B450E0" w:rsidP="009C6122">
      <w:pPr>
        <w:pStyle w:val="Title"/>
        <w:numPr>
          <w:ilvl w:val="0"/>
          <w:numId w:val="20"/>
        </w:numPr>
        <w:jc w:val="both"/>
        <w:rPr>
          <w:b w:val="0"/>
          <w:i w:val="0"/>
          <w:sz w:val="24"/>
          <w:szCs w:val="24"/>
        </w:rPr>
      </w:pPr>
      <w:r w:rsidRPr="006464F7">
        <w:rPr>
          <w:i w:val="0"/>
          <w:sz w:val="24"/>
          <w:szCs w:val="24"/>
        </w:rPr>
        <w:t>assistenza</w:t>
      </w:r>
      <w:r>
        <w:rPr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ai seguenti familiari già riconosciuti portatori di handicap grave, come da verbale della Commissione Medica della ASL di __________ , già agli atti di codesto istituto ed allegato al provvedimento di autorizzazione:</w:t>
      </w:r>
    </w:p>
    <w:p w:rsidR="00B450E0" w:rsidRDefault="00B450E0" w:rsidP="009C6122">
      <w:pPr>
        <w:pStyle w:val="Title"/>
        <w:numPr>
          <w:ilvl w:val="1"/>
          <w:numId w:val="20"/>
        </w:num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al coniuge ___________________________________________________________</w:t>
      </w:r>
    </w:p>
    <w:p w:rsidR="00B450E0" w:rsidRDefault="00B450E0" w:rsidP="009C6122">
      <w:pPr>
        <w:pStyle w:val="Title"/>
        <w:numPr>
          <w:ilvl w:val="1"/>
          <w:numId w:val="20"/>
        </w:num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al figlio/alla figlia _____________________________________________________</w:t>
      </w:r>
    </w:p>
    <w:p w:rsidR="00B450E0" w:rsidRDefault="00B450E0" w:rsidP="009C6122">
      <w:pPr>
        <w:pStyle w:val="Title"/>
        <w:numPr>
          <w:ilvl w:val="1"/>
          <w:numId w:val="20"/>
        </w:num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al fratello/alla sorella convivente perché entrambi i genitori sono impossibilitati a provvedere all’assistenza del figlio/della figlia disabile grave perché totalmente inabili e perché entrambi scomparsi _______________________________________</w:t>
      </w:r>
    </w:p>
    <w:p w:rsidR="00B450E0" w:rsidRDefault="00B450E0" w:rsidP="009C6122">
      <w:pPr>
        <w:pStyle w:val="Title"/>
        <w:numPr>
          <w:ilvl w:val="1"/>
          <w:numId w:val="20"/>
        </w:num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al genitore con disabilità _______________________________________________ residente a ___________________________ comune di  ______________________</w:t>
      </w:r>
    </w:p>
    <w:p w:rsidR="00B450E0" w:rsidRDefault="00B450E0" w:rsidP="009C6122">
      <w:pPr>
        <w:pStyle w:val="Title"/>
        <w:rPr>
          <w:sz w:val="24"/>
          <w:szCs w:val="24"/>
        </w:rPr>
      </w:pPr>
    </w:p>
    <w:p w:rsidR="00B450E0" w:rsidRDefault="00B450E0" w:rsidP="004F2DAC">
      <w:pPr>
        <w:pStyle w:val="Title"/>
        <w:rPr>
          <w:sz w:val="24"/>
          <w:szCs w:val="24"/>
        </w:rPr>
      </w:pPr>
      <w:r>
        <w:rPr>
          <w:sz w:val="24"/>
          <w:szCs w:val="24"/>
        </w:rPr>
        <w:t>DICHIARA</w:t>
      </w:r>
    </w:p>
    <w:p w:rsidR="00B450E0" w:rsidRDefault="00B450E0" w:rsidP="004F2DAC">
      <w:pPr>
        <w:pStyle w:val="Title"/>
        <w:rPr>
          <w:sz w:val="24"/>
          <w:szCs w:val="24"/>
        </w:rPr>
      </w:pPr>
    </w:p>
    <w:p w:rsidR="00B450E0" w:rsidRDefault="00B450E0" w:rsidP="009C6122">
      <w:pPr>
        <w:pStyle w:val="Title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ai sensi del DPR 445/2000, modificato e integrato dall’art. 15 delle Legge n. 3/2003 e dall’art. 15 comma 1 della Legge 183/2011 di assistere la madre/il padre _______________________________</w:t>
      </w:r>
    </w:p>
    <w:p w:rsidR="00B450E0" w:rsidRDefault="00B450E0" w:rsidP="009C6122">
      <w:pPr>
        <w:pStyle w:val="Title"/>
        <w:jc w:val="left"/>
        <w:rPr>
          <w:i w:val="0"/>
          <w:sz w:val="24"/>
          <w:szCs w:val="24"/>
        </w:rPr>
      </w:pPr>
      <w:r w:rsidRPr="00464748">
        <w:rPr>
          <w:i w:val="0"/>
          <w:sz w:val="24"/>
          <w:szCs w:val="24"/>
        </w:rPr>
        <w:t xml:space="preserve">nel medesimo comune </w:t>
      </w:r>
      <w:r w:rsidRPr="00464748">
        <w:rPr>
          <w:b w:val="0"/>
          <w:i w:val="0"/>
          <w:sz w:val="24"/>
          <w:szCs w:val="24"/>
        </w:rPr>
        <w:t>ove è ubicata la scuola, ovvero plessi della suddetta;</w:t>
      </w:r>
    </w:p>
    <w:p w:rsidR="00B450E0" w:rsidRDefault="00B450E0" w:rsidP="00464748">
      <w:pPr>
        <w:pStyle w:val="Title"/>
        <w:ind w:right="6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che il familiare che richiede cura e assistenza non è ricoverato/a a tempo pieno in istituti specializzati;</w:t>
      </w:r>
    </w:p>
    <w:p w:rsidR="00B450E0" w:rsidRDefault="00B450E0" w:rsidP="00464748">
      <w:pPr>
        <w:pStyle w:val="Title"/>
        <w:ind w:right="6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ovvero ai sensi del DPR 445/2000, modificato e integrato dall’art. 15 delle Legge n. 3/2003 e dall’art. 15 comma 1 della Legge 183/2011 di assistere la madre/il padre _____________________</w:t>
      </w:r>
    </w:p>
    <w:p w:rsidR="00B450E0" w:rsidRPr="004F2DAC" w:rsidRDefault="00B450E0" w:rsidP="00464748">
      <w:pPr>
        <w:pStyle w:val="Title"/>
        <w:jc w:val="left"/>
        <w:rPr>
          <w:b w:val="0"/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in </w:t>
      </w:r>
      <w:r w:rsidRPr="00464748">
        <w:rPr>
          <w:i w:val="0"/>
          <w:sz w:val="24"/>
          <w:szCs w:val="24"/>
        </w:rPr>
        <w:t xml:space="preserve">comune </w:t>
      </w:r>
      <w:r>
        <w:rPr>
          <w:i w:val="0"/>
          <w:sz w:val="24"/>
          <w:szCs w:val="24"/>
        </w:rPr>
        <w:t xml:space="preserve">non coincidente con quello </w:t>
      </w:r>
      <w:r w:rsidRPr="00464748">
        <w:rPr>
          <w:i w:val="0"/>
          <w:sz w:val="24"/>
          <w:szCs w:val="24"/>
        </w:rPr>
        <w:t xml:space="preserve">ove </w:t>
      </w:r>
      <w:r w:rsidRPr="00464748">
        <w:rPr>
          <w:b w:val="0"/>
          <w:i w:val="0"/>
          <w:sz w:val="24"/>
          <w:szCs w:val="24"/>
        </w:rPr>
        <w:t>è ubicata la scuola, ovvero plessi della suddetta.</w:t>
      </w:r>
    </w:p>
    <w:p w:rsidR="00B450E0" w:rsidRDefault="00B450E0" w:rsidP="00464748">
      <w:pPr>
        <w:pStyle w:val="Title"/>
        <w:jc w:val="both"/>
        <w:rPr>
          <w:b w:val="0"/>
          <w:i w:val="0"/>
          <w:sz w:val="24"/>
          <w:szCs w:val="24"/>
        </w:rPr>
      </w:pPr>
    </w:p>
    <w:p w:rsidR="00B450E0" w:rsidRPr="00464748" w:rsidRDefault="00B450E0" w:rsidP="00464748">
      <w:pPr>
        <w:pStyle w:val="Title"/>
        <w:jc w:val="both"/>
        <w:rPr>
          <w:b w:val="0"/>
          <w:i w:val="0"/>
          <w:sz w:val="24"/>
          <w:szCs w:val="24"/>
        </w:rPr>
      </w:pPr>
      <w:r w:rsidRPr="00464748">
        <w:rPr>
          <w:b w:val="0"/>
          <w:i w:val="0"/>
          <w:sz w:val="24"/>
          <w:szCs w:val="24"/>
        </w:rPr>
        <w:t>Lo scrivente</w:t>
      </w:r>
      <w:r>
        <w:rPr>
          <w:b w:val="0"/>
          <w:i w:val="0"/>
          <w:sz w:val="24"/>
          <w:szCs w:val="24"/>
        </w:rPr>
        <w:t>/la scrivente al fine dell’esclusione dalla graduatoria per l’individuazione dei perdenti posto per l’A.S. 2023/2024, presenterà domanda volontaria di trasferimento per il comune di _________________, coincidente con quello di assistenza.</w:t>
      </w:r>
      <w:r w:rsidRPr="00464748">
        <w:rPr>
          <w:b w:val="0"/>
          <w:i w:val="0"/>
          <w:sz w:val="24"/>
          <w:szCs w:val="24"/>
        </w:rPr>
        <w:t xml:space="preserve"> </w:t>
      </w:r>
    </w:p>
    <w:p w:rsidR="00B450E0" w:rsidRDefault="00B450E0" w:rsidP="009C6122">
      <w:pPr>
        <w:pStyle w:val="Title"/>
        <w:jc w:val="both"/>
        <w:rPr>
          <w:b w:val="0"/>
          <w:i w:val="0"/>
          <w:sz w:val="24"/>
          <w:szCs w:val="24"/>
        </w:rPr>
      </w:pPr>
    </w:p>
    <w:p w:rsidR="00B450E0" w:rsidRDefault="00B450E0" w:rsidP="009C6122">
      <w:pPr>
        <w:pStyle w:val="Title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__________________, li ____________</w:t>
      </w:r>
    </w:p>
    <w:p w:rsidR="00B450E0" w:rsidRDefault="00B450E0" w:rsidP="009C6122">
      <w:pPr>
        <w:pStyle w:val="Title"/>
        <w:jc w:val="both"/>
        <w:rPr>
          <w:b w:val="0"/>
          <w:i w:val="0"/>
          <w:sz w:val="24"/>
          <w:szCs w:val="24"/>
        </w:rPr>
      </w:pPr>
    </w:p>
    <w:p w:rsidR="00B450E0" w:rsidRPr="00464748" w:rsidRDefault="00B450E0" w:rsidP="00464748">
      <w:pPr>
        <w:pStyle w:val="Title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</w:r>
      <w:r>
        <w:rPr>
          <w:b w:val="0"/>
          <w:i w:val="0"/>
          <w:sz w:val="24"/>
          <w:szCs w:val="24"/>
        </w:rPr>
        <w:tab/>
        <w:t xml:space="preserve">Firma ________________________________ </w:t>
      </w:r>
    </w:p>
    <w:sectPr w:rsidR="00B450E0" w:rsidRPr="00464748" w:rsidSect="00B164D2">
      <w:headerReference w:type="default" r:id="rId7"/>
      <w:pgSz w:w="11907" w:h="16840" w:code="9"/>
      <w:pgMar w:top="851" w:right="1134" w:bottom="1134" w:left="1134" w:header="0" w:footer="81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0E0" w:rsidRDefault="00B450E0">
      <w:r>
        <w:separator/>
      </w:r>
    </w:p>
  </w:endnote>
  <w:endnote w:type="continuationSeparator" w:id="0">
    <w:p w:rsidR="00B450E0" w:rsidRDefault="00B45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0E0" w:rsidRDefault="00B450E0">
      <w:r>
        <w:separator/>
      </w:r>
    </w:p>
  </w:footnote>
  <w:footnote w:type="continuationSeparator" w:id="0">
    <w:p w:rsidR="00B450E0" w:rsidRDefault="00B45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0E0" w:rsidRDefault="00B450E0">
    <w:pPr>
      <w:pStyle w:val="Heading1"/>
      <w:widowControl/>
      <w:spacing w:line="240" w:lineRule="atLeast"/>
      <w:ind w:left="-142"/>
      <w:jc w:val="center"/>
      <w:rPr>
        <w:rFonts w:ascii="Times New Roman" w:hAnsi="Times New Roman"/>
      </w:rPr>
    </w:pPr>
  </w:p>
  <w:p w:rsidR="00B450E0" w:rsidRDefault="00B450E0">
    <w:pPr>
      <w:pStyle w:val="Heading1"/>
      <w:widowControl/>
      <w:spacing w:line="240" w:lineRule="atLeast"/>
      <w:ind w:left="-142"/>
      <w:jc w:val="center"/>
      <w:rPr>
        <w:rFonts w:ascii="Times New Roman" w:hAnsi="Times New Roman"/>
      </w:rPr>
    </w:pPr>
  </w:p>
  <w:p w:rsidR="00B450E0" w:rsidRDefault="00B450E0" w:rsidP="008B2EC2">
    <w:pPr>
      <w:pStyle w:val="Heading1"/>
      <w:widowControl/>
      <w:spacing w:line="240" w:lineRule="atLeast"/>
      <w:ind w:left="-142"/>
      <w:rPr>
        <w:rFonts w:ascii="Times New Roman" w:hAnsi="Times New Roman"/>
        <w:i/>
        <w:iCs/>
        <w:sz w:val="22"/>
        <w:szCs w:val="22"/>
      </w:rPr>
    </w:pPr>
  </w:p>
  <w:p w:rsidR="00B450E0" w:rsidRDefault="00B450E0">
    <w:pPr>
      <w:pStyle w:val="Heading1"/>
      <w:widowControl/>
      <w:spacing w:line="240" w:lineRule="atLeast"/>
      <w:ind w:left="-142"/>
      <w:jc w:val="center"/>
      <w:rPr>
        <w:rFonts w:ascii="Times New Roman" w:hAnsi="Times New Roman"/>
        <w:i/>
        <w:iCs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">
    <w:nsid w:val="077A100E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BEA472E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56746E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70C693E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FDB5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9997EE5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E6E6CBF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F45D88"/>
    <w:multiLevelType w:val="hybridMultilevel"/>
    <w:tmpl w:val="D18C97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CF44D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496864FC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CEE0AE9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EE450A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24E4E37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932169A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5BBC176E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2616DA8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5662CC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6125AF6"/>
    <w:multiLevelType w:val="hybridMultilevel"/>
    <w:tmpl w:val="CE48488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6F50B2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7"/>
  </w:num>
  <w:num w:numId="5">
    <w:abstractNumId w:val="4"/>
  </w:num>
  <w:num w:numId="6">
    <w:abstractNumId w:val="9"/>
  </w:num>
  <w:num w:numId="7">
    <w:abstractNumId w:val="11"/>
  </w:num>
  <w:num w:numId="8">
    <w:abstractNumId w:val="12"/>
  </w:num>
  <w:num w:numId="9">
    <w:abstractNumId w:val="2"/>
  </w:num>
  <w:num w:numId="10">
    <w:abstractNumId w:val="16"/>
  </w:num>
  <w:num w:numId="11">
    <w:abstractNumId w:val="3"/>
  </w:num>
  <w:num w:numId="12">
    <w:abstractNumId w:val="19"/>
  </w:num>
  <w:num w:numId="13">
    <w:abstractNumId w:val="1"/>
  </w:num>
  <w:num w:numId="14">
    <w:abstractNumId w:val="7"/>
  </w:num>
  <w:num w:numId="15">
    <w:abstractNumId w:val="6"/>
  </w:num>
  <w:num w:numId="16">
    <w:abstractNumId w:val="5"/>
  </w:num>
  <w:num w:numId="17">
    <w:abstractNumId w:val="13"/>
  </w:num>
  <w:num w:numId="18">
    <w:abstractNumId w:val="15"/>
  </w:num>
  <w:num w:numId="19">
    <w:abstractNumId w:val="8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283"/>
  <w:drawingGridHorizontalSpacing w:val="57"/>
  <w:drawingGridVerticalSpacing w:val="5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776"/>
    <w:rsid w:val="00053231"/>
    <w:rsid w:val="00084717"/>
    <w:rsid w:val="000A085E"/>
    <w:rsid w:val="000E04CE"/>
    <w:rsid w:val="000F113A"/>
    <w:rsid w:val="00187058"/>
    <w:rsid w:val="00197D90"/>
    <w:rsid w:val="001A01B3"/>
    <w:rsid w:val="001C1158"/>
    <w:rsid w:val="00206672"/>
    <w:rsid w:val="00285399"/>
    <w:rsid w:val="002F26FD"/>
    <w:rsid w:val="003240F2"/>
    <w:rsid w:val="00361FE0"/>
    <w:rsid w:val="003C55C3"/>
    <w:rsid w:val="00402263"/>
    <w:rsid w:val="00402FD7"/>
    <w:rsid w:val="00454197"/>
    <w:rsid w:val="00464748"/>
    <w:rsid w:val="004D3DFE"/>
    <w:rsid w:val="004E1640"/>
    <w:rsid w:val="004E6D71"/>
    <w:rsid w:val="004F2DAC"/>
    <w:rsid w:val="00502305"/>
    <w:rsid w:val="005C52D7"/>
    <w:rsid w:val="005D3E09"/>
    <w:rsid w:val="006464F7"/>
    <w:rsid w:val="00657107"/>
    <w:rsid w:val="006637CA"/>
    <w:rsid w:val="006A72D6"/>
    <w:rsid w:val="006E758E"/>
    <w:rsid w:val="0073011F"/>
    <w:rsid w:val="007333F5"/>
    <w:rsid w:val="00735DAE"/>
    <w:rsid w:val="00756716"/>
    <w:rsid w:val="007B0776"/>
    <w:rsid w:val="007C6C19"/>
    <w:rsid w:val="007D1986"/>
    <w:rsid w:val="007E0CE6"/>
    <w:rsid w:val="007E3C46"/>
    <w:rsid w:val="0080585C"/>
    <w:rsid w:val="00806F90"/>
    <w:rsid w:val="008311DE"/>
    <w:rsid w:val="00867644"/>
    <w:rsid w:val="008857AF"/>
    <w:rsid w:val="0089209D"/>
    <w:rsid w:val="00897068"/>
    <w:rsid w:val="00897B12"/>
    <w:rsid w:val="008B2EC2"/>
    <w:rsid w:val="00943866"/>
    <w:rsid w:val="009A6B2B"/>
    <w:rsid w:val="009C2F99"/>
    <w:rsid w:val="009C6122"/>
    <w:rsid w:val="009D78B3"/>
    <w:rsid w:val="00A06F8B"/>
    <w:rsid w:val="00A155BA"/>
    <w:rsid w:val="00A16A4E"/>
    <w:rsid w:val="00A65A5F"/>
    <w:rsid w:val="00A77F00"/>
    <w:rsid w:val="00A94A6B"/>
    <w:rsid w:val="00AB3CDF"/>
    <w:rsid w:val="00AC0148"/>
    <w:rsid w:val="00AE1B04"/>
    <w:rsid w:val="00B164D2"/>
    <w:rsid w:val="00B42C04"/>
    <w:rsid w:val="00B450E0"/>
    <w:rsid w:val="00B84BE2"/>
    <w:rsid w:val="00B93EC6"/>
    <w:rsid w:val="00BE539E"/>
    <w:rsid w:val="00CB096C"/>
    <w:rsid w:val="00CC0212"/>
    <w:rsid w:val="00D304FC"/>
    <w:rsid w:val="00D42292"/>
    <w:rsid w:val="00D871EE"/>
    <w:rsid w:val="00DB4821"/>
    <w:rsid w:val="00DD1BB7"/>
    <w:rsid w:val="00DE48A3"/>
    <w:rsid w:val="00E37CA8"/>
    <w:rsid w:val="00E57A75"/>
    <w:rsid w:val="00EA3561"/>
    <w:rsid w:val="00EC6D1C"/>
    <w:rsid w:val="00EE4A93"/>
    <w:rsid w:val="00EE6739"/>
    <w:rsid w:val="00EF6AA3"/>
    <w:rsid w:val="00F16B92"/>
    <w:rsid w:val="00F205BD"/>
    <w:rsid w:val="00F37403"/>
    <w:rsid w:val="00F5323B"/>
    <w:rsid w:val="00F612D2"/>
    <w:rsid w:val="00FA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107"/>
    <w:rPr>
      <w:rFonts w:ascii="Georgia" w:hAnsi="Georg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7107"/>
    <w:pPr>
      <w:keepNext/>
      <w:widowControl w:val="0"/>
      <w:overflowPunct w:val="0"/>
      <w:autoSpaceDE w:val="0"/>
      <w:autoSpaceDN w:val="0"/>
      <w:adjustRightInd w:val="0"/>
      <w:textAlignment w:val="baseline"/>
      <w:outlineLvl w:val="0"/>
    </w:pPr>
    <w:rPr>
      <w:rFonts w:ascii="Comic Sans MS" w:hAnsi="Comic Sans MS"/>
      <w:b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7107"/>
    <w:pPr>
      <w:keepNext/>
      <w:jc w:val="center"/>
      <w:outlineLvl w:val="1"/>
    </w:pPr>
    <w:rPr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0776"/>
    <w:pPr>
      <w:keepNext/>
      <w:jc w:val="center"/>
      <w:outlineLvl w:val="2"/>
    </w:pPr>
    <w:rPr>
      <w:rFonts w:ascii="Times New Roman" w:hAnsi="Times New Roman"/>
      <w:b/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0776"/>
    <w:pPr>
      <w:keepNext/>
      <w:outlineLvl w:val="3"/>
    </w:pPr>
    <w:rPr>
      <w:rFonts w:ascii="Times New Roman" w:hAnsi="Times New Roman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1B0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65710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Georgia" w:hAnsi="Georg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5710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Georgia" w:hAnsi="Georgia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571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customStyle="1" w:styleId="Rita">
    <w:name w:val="Rita"/>
    <w:basedOn w:val="Normal"/>
    <w:uiPriority w:val="99"/>
    <w:rsid w:val="00657107"/>
    <w:pPr>
      <w:spacing w:line="240" w:lineRule="exact"/>
      <w:ind w:right="1133"/>
      <w:jc w:val="both"/>
    </w:pPr>
    <w:rPr>
      <w:rFonts w:ascii="Times" w:hAnsi="Times"/>
      <w:sz w:val="28"/>
      <w:szCs w:val="20"/>
    </w:rPr>
  </w:style>
  <w:style w:type="paragraph" w:styleId="BodyText">
    <w:name w:val="Body Text"/>
    <w:basedOn w:val="Normal"/>
    <w:link w:val="BodyTextChar"/>
    <w:uiPriority w:val="99"/>
    <w:rsid w:val="007B0776"/>
    <w:pPr>
      <w:jc w:val="both"/>
    </w:pPr>
    <w:rPr>
      <w:rFonts w:ascii="Times New Roman" w:hAnsi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Georgia" w:hAnsi="Georgia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7B0776"/>
    <w:pPr>
      <w:jc w:val="center"/>
    </w:pPr>
    <w:rPr>
      <w:rFonts w:ascii="Times New Roman" w:hAnsi="Times New Roman"/>
      <w:b/>
      <w:i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73011F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CB096C"/>
    <w:pPr>
      <w:jc w:val="right"/>
    </w:pPr>
    <w:rPr>
      <w:rFonts w:ascii="Times New Roman" w:hAnsi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Georgia" w:hAnsi="Georgia" w:cs="Times New Roman"/>
      <w:sz w:val="24"/>
      <w:szCs w:val="24"/>
    </w:rPr>
  </w:style>
  <w:style w:type="table" w:styleId="TableGrid">
    <w:name w:val="Table Grid"/>
    <w:basedOn w:val="TableNormal"/>
    <w:uiPriority w:val="99"/>
    <w:rsid w:val="00EF6A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084717"/>
    <w:pPr>
      <w:jc w:val="both"/>
    </w:pPr>
    <w:rPr>
      <w:rFonts w:ascii="Times New Roman" w:hAnsi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1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395</Words>
  <Characters>2257</Characters>
  <Application>Microsoft Office Outlook</Application>
  <DocSecurity>0</DocSecurity>
  <Lines>0</Lines>
  <Paragraphs>0</Paragraphs>
  <ScaleCrop>false</ScaleCrop>
  <Company>merlino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Acquasparta, 29 gennaio 2004</dc:title>
  <dc:subject/>
  <dc:creator>Giovanni Coglitore</dc:creator>
  <cp:keywords/>
  <dc:description/>
  <cp:lastModifiedBy>UserPc</cp:lastModifiedBy>
  <cp:revision>5</cp:revision>
  <cp:lastPrinted>2016-05-02T08:25:00Z</cp:lastPrinted>
  <dcterms:created xsi:type="dcterms:W3CDTF">2022-03-09T07:51:00Z</dcterms:created>
  <dcterms:modified xsi:type="dcterms:W3CDTF">2024-03-01T09:10:00Z</dcterms:modified>
</cp:coreProperties>
</file>